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1A4E8BB8" w:rsidR="00344C82" w:rsidRPr="001C55D1" w:rsidRDefault="00344C82" w:rsidP="00DD21DE">
            <w:pPr>
              <w:jc w:val="left"/>
            </w:pP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4BE7E525" w:rsidR="00344C82" w:rsidRPr="001C55D1" w:rsidRDefault="00344C82" w:rsidP="00DD21DE"/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2EB409C7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 xml:space="preserve">einschl. Lohnzulagen u. Lohnerhöhung, wenn keine Lohngleitklausel </w:t>
            </w:r>
            <w:proofErr w:type="gramStart"/>
            <w:r w:rsidRPr="00D46B71">
              <w:t>vereinbart</w:t>
            </w:r>
            <w:proofErr w:type="gramEnd"/>
            <w:r w:rsidRPr="00D46B71">
              <w:t xml:space="preserve">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0717C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B53966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DBD8C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DDAC8B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55240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55A78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785EA" w14:textId="77777777" w:rsidR="009265AD" w:rsidRDefault="009265AD">
      <w:r>
        <w:separator/>
      </w:r>
    </w:p>
    <w:p w14:paraId="2F691051" w14:textId="77777777" w:rsidR="009265AD" w:rsidRDefault="009265AD"/>
    <w:p w14:paraId="6CA3B0A4" w14:textId="77777777" w:rsidR="009265AD" w:rsidRDefault="009265AD"/>
    <w:p w14:paraId="5EBC6CC7" w14:textId="77777777" w:rsidR="009265AD" w:rsidRDefault="009265AD"/>
    <w:p w14:paraId="7DA5E907" w14:textId="77777777" w:rsidR="009265AD" w:rsidRDefault="009265AD"/>
    <w:p w14:paraId="60E9B078" w14:textId="77777777" w:rsidR="009265AD" w:rsidRDefault="009265AD"/>
  </w:endnote>
  <w:endnote w:type="continuationSeparator" w:id="0">
    <w:p w14:paraId="7B64D66F" w14:textId="77777777" w:rsidR="009265AD" w:rsidRDefault="009265AD">
      <w:r>
        <w:continuationSeparator/>
      </w:r>
    </w:p>
    <w:p w14:paraId="66836CAA" w14:textId="77777777" w:rsidR="009265AD" w:rsidRDefault="009265AD"/>
    <w:p w14:paraId="5AECA639" w14:textId="77777777" w:rsidR="009265AD" w:rsidRDefault="009265AD"/>
    <w:p w14:paraId="43B1CB33" w14:textId="77777777" w:rsidR="009265AD" w:rsidRDefault="009265AD"/>
    <w:p w14:paraId="16CD2BFC" w14:textId="77777777" w:rsidR="009265AD" w:rsidRDefault="009265AD"/>
    <w:p w14:paraId="581D2ED3" w14:textId="77777777" w:rsidR="009265AD" w:rsidRDefault="009265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E4604" w14:textId="77777777" w:rsidR="009265AD" w:rsidRDefault="009265AD">
      <w:r>
        <w:separator/>
      </w:r>
    </w:p>
    <w:p w14:paraId="3BC0F599" w14:textId="77777777" w:rsidR="009265AD" w:rsidRDefault="009265AD"/>
    <w:p w14:paraId="749AC8DE" w14:textId="77777777" w:rsidR="009265AD" w:rsidRDefault="009265AD"/>
    <w:p w14:paraId="7118E821" w14:textId="77777777" w:rsidR="009265AD" w:rsidRDefault="009265AD"/>
  </w:footnote>
  <w:footnote w:type="continuationSeparator" w:id="0">
    <w:p w14:paraId="5E956700" w14:textId="77777777" w:rsidR="009265AD" w:rsidRDefault="009265AD">
      <w:r>
        <w:continuationSeparator/>
      </w:r>
    </w:p>
    <w:p w14:paraId="249D4EF5" w14:textId="77777777" w:rsidR="009265AD" w:rsidRDefault="009265AD"/>
    <w:p w14:paraId="41EACC52" w14:textId="77777777" w:rsidR="009265AD" w:rsidRDefault="009265AD"/>
    <w:p w14:paraId="67AD2BEB" w14:textId="77777777" w:rsidR="009265AD" w:rsidRDefault="009265AD"/>
    <w:p w14:paraId="797AD72B" w14:textId="77777777" w:rsidR="009265AD" w:rsidRDefault="009265AD"/>
    <w:p w14:paraId="789D9609" w14:textId="77777777" w:rsidR="009265AD" w:rsidRDefault="009265AD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00D4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265AD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E3A22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Kückels, Christa</cp:lastModifiedBy>
  <cp:revision>12</cp:revision>
  <cp:lastPrinted>2010-03-03T17:05:00Z</cp:lastPrinted>
  <dcterms:created xsi:type="dcterms:W3CDTF">2016-10-19T11:49:00Z</dcterms:created>
  <dcterms:modified xsi:type="dcterms:W3CDTF">2026-04-22T11:10:00Z</dcterms:modified>
</cp:coreProperties>
</file>